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E42AA8" w:rsidRPr="00825EDE" w14:paraId="08D96D9C" w14:textId="77777777" w:rsidTr="00081363">
        <w:trPr>
          <w:trHeight w:val="407"/>
          <w:jc w:val="center"/>
        </w:trPr>
        <w:tc>
          <w:tcPr>
            <w:tcW w:w="9634" w:type="dxa"/>
            <w:tcBorders>
              <w:top w:val="single" w:sz="4" w:space="0" w:color="auto"/>
            </w:tcBorders>
            <w:vAlign w:val="center"/>
          </w:tcPr>
          <w:p w14:paraId="29B7BCF9" w14:textId="77777777" w:rsidR="00E42AA8" w:rsidRPr="003D76C6" w:rsidRDefault="003D76C6" w:rsidP="000C2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Decreto </w:t>
            </w:r>
            <w:r w:rsidR="00FA11E3">
              <w:rPr>
                <w:rFonts w:ascii="Arial" w:hAnsi="Arial" w:cs="Arial"/>
                <w:sz w:val="22"/>
                <w:szCs w:val="22"/>
              </w:rPr>
              <w:t>358 del 05</w:t>
            </w:r>
            <w:r w:rsidR="000C26C0">
              <w:rPr>
                <w:rFonts w:ascii="Arial" w:hAnsi="Arial" w:cs="Arial"/>
                <w:sz w:val="22"/>
                <w:szCs w:val="22"/>
              </w:rPr>
              <w:t xml:space="preserve"> de marzo del 2020</w:t>
            </w:r>
          </w:p>
        </w:tc>
      </w:tr>
      <w:tr w:rsidR="00E42AA8" w:rsidRPr="00825EDE" w14:paraId="6714DFF0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184EA249" w14:textId="77777777" w:rsidR="00A32332" w:rsidRPr="00272E8F" w:rsidRDefault="00E42AA8" w:rsidP="00FF01A4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Dependencia: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55980" w:rsidRPr="00272E8F">
              <w:rPr>
                <w:rFonts w:ascii="Arial" w:hAnsi="Arial" w:cs="Arial"/>
              </w:rPr>
              <w:t>SECRETARIA DE CONVIVENCIA Y SEGURIDAD CIUDADANA</w:t>
            </w:r>
            <w:r w:rsidR="00855980" w:rsidRPr="00272E8F"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1BB48F3B" w14:textId="77777777" w:rsidR="00A32332" w:rsidRPr="00272E8F" w:rsidRDefault="00A32332" w:rsidP="00FF01A4">
            <w:pPr>
              <w:rPr>
                <w:rFonts w:ascii="Arial" w:hAnsi="Arial" w:cs="Arial"/>
                <w:sz w:val="6"/>
                <w:szCs w:val="6"/>
              </w:rPr>
            </w:pPr>
          </w:p>
          <w:p w14:paraId="78E7938F" w14:textId="3D9FDCCD" w:rsidR="00E42AA8" w:rsidRPr="00272E8F" w:rsidRDefault="00E42AA8" w:rsidP="00A323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15C3" w:rsidRPr="00825EDE" w14:paraId="7945239E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26DFF84B" w14:textId="11FEF583" w:rsidR="004915C3" w:rsidRPr="00272E8F" w:rsidRDefault="004915C3" w:rsidP="007049D4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sz w:val="22"/>
                <w:szCs w:val="22"/>
              </w:rPr>
              <w:t>Según autorización numeración de la DIAN No 187640</w:t>
            </w:r>
            <w:r w:rsidR="006C67C3" w:rsidRPr="00272E8F">
              <w:rPr>
                <w:rFonts w:ascii="Arial" w:hAnsi="Arial" w:cs="Arial"/>
                <w:sz w:val="22"/>
                <w:szCs w:val="22"/>
              </w:rPr>
              <w:t>30858214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del 22 de </w:t>
            </w:r>
            <w:r w:rsidR="006C67C3" w:rsidRPr="00272E8F">
              <w:rPr>
                <w:rFonts w:ascii="Arial" w:hAnsi="Arial" w:cs="Arial"/>
                <w:sz w:val="22"/>
                <w:szCs w:val="22"/>
              </w:rPr>
              <w:t>julio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6C67C3" w:rsidRPr="00272E8F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42AA8" w:rsidRPr="00825EDE" w14:paraId="483E79F3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6C746473" w14:textId="0C4821D6" w:rsidR="00E42AA8" w:rsidRPr="00272E8F" w:rsidRDefault="00E42AA8" w:rsidP="00F97AC1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Fecha de la Transacción</w:t>
            </w:r>
            <w:r w:rsidR="00365C71" w:rsidRPr="00272E8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B57CA">
              <w:rPr>
                <w:rFonts w:ascii="Arial" w:hAnsi="Arial" w:cs="Arial"/>
                <w:sz w:val="22"/>
                <w:szCs w:val="22"/>
              </w:rPr>
              <w:t>junio</w:t>
            </w:r>
            <w:r w:rsidR="00AA17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4951">
              <w:rPr>
                <w:rFonts w:ascii="Arial" w:hAnsi="Arial" w:cs="Arial"/>
                <w:sz w:val="22"/>
                <w:szCs w:val="22"/>
              </w:rPr>
              <w:t>1</w:t>
            </w:r>
            <w:r w:rsidR="000B57CA">
              <w:rPr>
                <w:rFonts w:ascii="Arial" w:hAnsi="Arial" w:cs="Arial"/>
                <w:sz w:val="22"/>
                <w:szCs w:val="22"/>
              </w:rPr>
              <w:t>6</w:t>
            </w:r>
            <w:r w:rsidR="00374D7B" w:rsidRPr="00272E8F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0E1C74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E42AA8" w:rsidRPr="00825EDE" w14:paraId="6DAA2BF6" w14:textId="77777777" w:rsidTr="00636B10">
        <w:trPr>
          <w:trHeight w:val="372"/>
          <w:jc w:val="center"/>
        </w:trPr>
        <w:tc>
          <w:tcPr>
            <w:tcW w:w="9634" w:type="dxa"/>
            <w:vAlign w:val="center"/>
          </w:tcPr>
          <w:p w14:paraId="1FD947F4" w14:textId="77777777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Nombre y/o Razón Social Adquiriente</w:t>
            </w:r>
            <w:r w:rsidRPr="00272E8F">
              <w:rPr>
                <w:rFonts w:ascii="Arial" w:hAnsi="Arial" w:cs="Arial"/>
                <w:sz w:val="22"/>
                <w:szCs w:val="22"/>
              </w:rPr>
              <w:t>: DEPARTAMENTO DEL VALLE DEL CAUCA</w:t>
            </w:r>
          </w:p>
        </w:tc>
      </w:tr>
      <w:tr w:rsidR="00E42AA8" w:rsidRPr="00825EDE" w14:paraId="32CAD169" w14:textId="77777777" w:rsidTr="00081363">
        <w:trPr>
          <w:trHeight w:val="471"/>
          <w:jc w:val="center"/>
        </w:trPr>
        <w:tc>
          <w:tcPr>
            <w:tcW w:w="9634" w:type="dxa"/>
            <w:vAlign w:val="center"/>
          </w:tcPr>
          <w:p w14:paraId="346571C8" w14:textId="77777777" w:rsidR="007E3B27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72E8F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272E8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890399029-</w:t>
            </w:r>
            <w:r w:rsidR="001B6C37" w:rsidRPr="00272E8F">
              <w:rPr>
                <w:rFonts w:ascii="Arial" w:hAnsi="Arial" w:cs="Arial"/>
                <w:sz w:val="22"/>
                <w:szCs w:val="22"/>
              </w:rPr>
              <w:t>5 Dirección</w:t>
            </w:r>
            <w:r w:rsidR="00DC49D9" w:rsidRPr="00272E8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C49D9" w:rsidRPr="00272E8F">
              <w:rPr>
                <w:rFonts w:ascii="Arial" w:hAnsi="Arial" w:cs="Arial"/>
                <w:sz w:val="22"/>
                <w:szCs w:val="22"/>
              </w:rPr>
              <w:t xml:space="preserve"> CALLE</w:t>
            </w:r>
            <w:r w:rsidRPr="00272E8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10 CR 6 Y 8 P 3 ED</w:t>
            </w:r>
            <w:r w:rsidR="00DC49D9" w:rsidRPr="00272E8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IFIC. </w:t>
            </w:r>
            <w:r w:rsidR="007049D4" w:rsidRPr="00272E8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SAN FRANCISCO.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No. Teléfono: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6200000</w:t>
            </w:r>
          </w:p>
        </w:tc>
      </w:tr>
      <w:tr w:rsidR="00E42AA8" w:rsidRPr="00825EDE" w14:paraId="3D2A0725" w14:textId="77777777" w:rsidTr="00636B10">
        <w:trPr>
          <w:trHeight w:val="329"/>
          <w:jc w:val="center"/>
        </w:trPr>
        <w:tc>
          <w:tcPr>
            <w:tcW w:w="9634" w:type="dxa"/>
            <w:vAlign w:val="center"/>
          </w:tcPr>
          <w:p w14:paraId="29D07520" w14:textId="77777777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Ciudad:</w:t>
            </w:r>
            <w:r w:rsidR="00532A64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Santiago de Cali                                                                         </w:t>
            </w:r>
          </w:p>
        </w:tc>
      </w:tr>
      <w:tr w:rsidR="00E42AA8" w:rsidRPr="00825EDE" w14:paraId="7122B502" w14:textId="77777777" w:rsidTr="00636B10">
        <w:trPr>
          <w:trHeight w:val="561"/>
          <w:jc w:val="center"/>
        </w:trPr>
        <w:tc>
          <w:tcPr>
            <w:tcW w:w="9634" w:type="dxa"/>
            <w:vAlign w:val="center"/>
          </w:tcPr>
          <w:p w14:paraId="1060EAF7" w14:textId="4185B7FB" w:rsidR="00E42AA8" w:rsidRPr="00272E8F" w:rsidRDefault="00E42AA8" w:rsidP="0004721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Nombre y/o Razón Social Beneficiario:</w:t>
            </w:r>
            <w:r w:rsidRPr="00272E8F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 xml:space="preserve">Diana Milena Vargas </w:t>
            </w:r>
            <w:r w:rsidR="005B111D" w:rsidRPr="00272E8F">
              <w:rPr>
                <w:rFonts w:ascii="Arial" w:hAnsi="Arial" w:cs="Arial"/>
                <w:sz w:val="22"/>
                <w:szCs w:val="22"/>
              </w:rPr>
              <w:t>López</w:t>
            </w:r>
          </w:p>
        </w:tc>
      </w:tr>
      <w:tr w:rsidR="00E42AA8" w:rsidRPr="00825EDE" w14:paraId="64F7EEC2" w14:textId="77777777" w:rsidTr="00081363">
        <w:trPr>
          <w:trHeight w:val="461"/>
          <w:jc w:val="center"/>
        </w:trPr>
        <w:tc>
          <w:tcPr>
            <w:tcW w:w="9634" w:type="dxa"/>
            <w:vAlign w:val="center"/>
          </w:tcPr>
          <w:p w14:paraId="5B86FF2B" w14:textId="019190DC" w:rsidR="00E42AA8" w:rsidRPr="00272E8F" w:rsidRDefault="00E42AA8" w:rsidP="0004721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Cedula o </w:t>
            </w:r>
            <w:proofErr w:type="spellStart"/>
            <w:r w:rsidRPr="00272E8F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272E8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>1094893480</w:t>
            </w:r>
            <w:r w:rsidR="00AD5DF1" w:rsidRPr="00272E8F">
              <w:rPr>
                <w:rFonts w:ascii="Arial" w:hAnsi="Arial" w:cs="Arial"/>
                <w:sz w:val="22"/>
                <w:szCs w:val="22"/>
              </w:rPr>
              <w:t xml:space="preserve"> de</w:t>
            </w:r>
            <w:r w:rsidR="008F3514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>Armenia Quindío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Dirección Beneficiario: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6B8" w:rsidRPr="00272E8F">
              <w:rPr>
                <w:rFonts w:ascii="Arial" w:hAnsi="Arial" w:cs="Arial"/>
                <w:sz w:val="22"/>
                <w:szCs w:val="22"/>
              </w:rPr>
              <w:t>Car</w:t>
            </w:r>
            <w:r w:rsidR="006438D7" w:rsidRPr="00272E8F">
              <w:rPr>
                <w:rFonts w:ascii="Arial" w:hAnsi="Arial" w:cs="Arial"/>
                <w:sz w:val="22"/>
                <w:szCs w:val="22"/>
              </w:rPr>
              <w:t>r</w:t>
            </w:r>
            <w:r w:rsidR="002A76B8" w:rsidRPr="00272E8F">
              <w:rPr>
                <w:rFonts w:ascii="Arial" w:hAnsi="Arial" w:cs="Arial"/>
                <w:sz w:val="22"/>
                <w:szCs w:val="22"/>
              </w:rPr>
              <w:t>e</w:t>
            </w:r>
            <w:r w:rsidR="006438D7" w:rsidRPr="00272E8F">
              <w:rPr>
                <w:rFonts w:ascii="Arial" w:hAnsi="Arial" w:cs="Arial"/>
                <w:sz w:val="22"/>
                <w:szCs w:val="22"/>
              </w:rPr>
              <w:t>r</w:t>
            </w:r>
            <w:r w:rsidR="002A76B8" w:rsidRPr="00272E8F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>98</w:t>
            </w:r>
            <w:r w:rsidR="002A76B8" w:rsidRPr="00272E8F">
              <w:rPr>
                <w:rFonts w:ascii="Arial" w:hAnsi="Arial" w:cs="Arial"/>
                <w:sz w:val="22"/>
                <w:szCs w:val="22"/>
              </w:rPr>
              <w:t xml:space="preserve"> No 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>48</w:t>
            </w:r>
            <w:r w:rsidR="002A76B8" w:rsidRPr="00272E8F">
              <w:rPr>
                <w:rFonts w:ascii="Arial" w:hAnsi="Arial" w:cs="Arial"/>
                <w:sz w:val="22"/>
                <w:szCs w:val="22"/>
              </w:rPr>
              <w:t>-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>38</w:t>
            </w:r>
          </w:p>
        </w:tc>
      </w:tr>
      <w:tr w:rsidR="00E42AA8" w:rsidRPr="00825EDE" w14:paraId="21C454B8" w14:textId="77777777" w:rsidTr="00081363">
        <w:trPr>
          <w:trHeight w:val="499"/>
          <w:jc w:val="center"/>
        </w:trPr>
        <w:tc>
          <w:tcPr>
            <w:tcW w:w="9634" w:type="dxa"/>
            <w:vAlign w:val="center"/>
          </w:tcPr>
          <w:p w14:paraId="168F7606" w14:textId="77D83090" w:rsidR="00E42AA8" w:rsidRPr="00272E8F" w:rsidRDefault="00E42AA8" w:rsidP="000470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>31</w:t>
            </w:r>
            <w:r w:rsidR="008C24AA" w:rsidRPr="00272E8F">
              <w:rPr>
                <w:rFonts w:ascii="Arial" w:hAnsi="Arial" w:cs="Arial"/>
                <w:sz w:val="22"/>
                <w:szCs w:val="22"/>
              </w:rPr>
              <w:t>50015875</w:t>
            </w:r>
            <w:r w:rsidR="003E5E81" w:rsidRPr="00272E8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E5E81" w:rsidRPr="00272E8F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C93B76" w:rsidRPr="00272E8F">
              <w:rPr>
                <w:rFonts w:ascii="Arial" w:hAnsi="Arial" w:cs="Arial"/>
                <w:sz w:val="22"/>
                <w:szCs w:val="22"/>
              </w:rPr>
              <w:t>dianimil.vargas@gmail.com</w:t>
            </w:r>
          </w:p>
          <w:p w14:paraId="18AF8D16" w14:textId="77777777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 Ciudad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855980" w:rsidRPr="00272E8F">
              <w:rPr>
                <w:rFonts w:ascii="Arial" w:hAnsi="Arial" w:cs="Arial"/>
                <w:sz w:val="22"/>
                <w:szCs w:val="22"/>
              </w:rPr>
              <w:t>CALI</w:t>
            </w:r>
          </w:p>
        </w:tc>
      </w:tr>
      <w:tr w:rsidR="00E42AA8" w:rsidRPr="00825EDE" w14:paraId="15CF6BE0" w14:textId="77777777" w:rsidTr="00081363">
        <w:trPr>
          <w:jc w:val="center"/>
        </w:trPr>
        <w:tc>
          <w:tcPr>
            <w:tcW w:w="9634" w:type="dxa"/>
          </w:tcPr>
          <w:p w14:paraId="03F2D484" w14:textId="77777777" w:rsidR="00E42AA8" w:rsidRPr="00272E8F" w:rsidRDefault="00743B16" w:rsidP="000470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INFORMACIÓN</w:t>
            </w:r>
            <w:r w:rsidR="00E42AA8" w:rsidRPr="00272E8F">
              <w:rPr>
                <w:rFonts w:ascii="Arial" w:hAnsi="Arial" w:cs="Arial"/>
                <w:b/>
                <w:sz w:val="22"/>
                <w:szCs w:val="22"/>
              </w:rPr>
              <w:t xml:space="preserve"> CONTRACTUAL</w:t>
            </w:r>
          </w:p>
        </w:tc>
      </w:tr>
      <w:tr w:rsidR="00E42AA8" w:rsidRPr="00825EDE" w14:paraId="1DC50646" w14:textId="77777777" w:rsidTr="00035780">
        <w:trPr>
          <w:trHeight w:val="997"/>
          <w:jc w:val="center"/>
        </w:trPr>
        <w:tc>
          <w:tcPr>
            <w:tcW w:w="9634" w:type="dxa"/>
          </w:tcPr>
          <w:p w14:paraId="31A4E3D4" w14:textId="3F4FC410" w:rsidR="007049D4" w:rsidRPr="00035780" w:rsidRDefault="00E42AA8" w:rsidP="00EE788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Objeto del Contrato: </w:t>
            </w:r>
            <w:r w:rsidR="00541511" w:rsidRPr="00272E8F">
              <w:rPr>
                <w:rFonts w:ascii="Arial" w:hAnsi="Arial" w:cs="Arial"/>
                <w:bCs/>
                <w:sz w:val="22"/>
                <w:szCs w:val="22"/>
              </w:rPr>
              <w:t>PRESTAR LOS SERVICIOS DE APOYO A LA GESTION, EN LA SECRETARIA DE CONVIVENCIA Y SEGURIDAD CIUDADANA, PARA EL DESARROLLO DEL PROYECTO DE INVERSIÓN DENOMINADO “INPLEMENTACION DE ESTRATEGIAS PARA LA PREVENCION SITUACIONAL DEL DELITO EN EL VALLE DEL CAUCA”</w:t>
            </w:r>
            <w:r w:rsidR="00D75857" w:rsidRPr="00272E8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E42AA8" w:rsidRPr="00825EDE" w14:paraId="7D9996B3" w14:textId="77777777" w:rsidTr="00035780">
        <w:trPr>
          <w:trHeight w:val="731"/>
          <w:jc w:val="center"/>
        </w:trPr>
        <w:tc>
          <w:tcPr>
            <w:tcW w:w="9634" w:type="dxa"/>
            <w:vAlign w:val="center"/>
          </w:tcPr>
          <w:p w14:paraId="2CF1B17C" w14:textId="77777777" w:rsidR="007B4FCC" w:rsidRPr="00272E8F" w:rsidRDefault="007B4FCC" w:rsidP="0004721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50C5986C" w14:textId="38BF6848" w:rsidR="00A2397E" w:rsidRDefault="00E42AA8" w:rsidP="003F07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No. RPC</w:t>
            </w:r>
            <w:r w:rsidR="0004721C" w:rsidRPr="00272E8F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734C75" w:rsidRPr="00734C75">
              <w:rPr>
                <w:rFonts w:ascii="Arial" w:eastAsia="Arial" w:hAnsi="Arial" w:cs="Arial"/>
                <w:sz w:val="22"/>
                <w:szCs w:val="22"/>
              </w:rPr>
              <w:t>5600104076</w:t>
            </w:r>
            <w:r w:rsidR="00BA0DDD" w:rsidRPr="00FF0BF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BA0DDD" w:rsidRPr="00FF0BFD">
              <w:rPr>
                <w:rFonts w:ascii="Arial" w:hAnsi="Arial" w:cs="Arial"/>
                <w:b/>
                <w:sz w:val="22"/>
                <w:szCs w:val="22"/>
              </w:rPr>
              <w:t>de</w:t>
            </w:r>
            <w:r w:rsidR="00734C75" w:rsidRPr="00FF0BFD"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374D7B" w:rsidRPr="00FF0BF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A0DDD" w:rsidRPr="00FF0BFD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734C75" w:rsidRPr="00FF0BF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74D7B" w:rsidRPr="00FF0BFD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A0DDD" w:rsidRPr="00FF0BF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E1C74" w:rsidRPr="00FF0BF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74D7B" w:rsidRPr="00FF0BFD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A552DC" w:rsidRPr="00FF0BFD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E1C74" w:rsidRPr="00FF0BFD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74B5" w:rsidRPr="00272E8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A2397E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A2397E">
              <w:rPr>
                <w:rFonts w:ascii="Arial" w:hAnsi="Arial" w:cs="Arial"/>
                <w:b/>
                <w:sz w:val="22"/>
                <w:szCs w:val="22"/>
              </w:rPr>
              <w:t xml:space="preserve">OTROSI </w:t>
            </w:r>
            <w:r w:rsidR="00A2397E" w:rsidRPr="00EF3BFA">
              <w:rPr>
                <w:rFonts w:ascii="Arial" w:hAnsi="Arial" w:cs="Arial"/>
                <w:b/>
                <w:sz w:val="22"/>
                <w:szCs w:val="22"/>
              </w:rPr>
              <w:t>RPC</w:t>
            </w:r>
            <w:r w:rsidR="00FC3074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FC3074" w:rsidRPr="000B517A">
              <w:rPr>
                <w:rFonts w:ascii="Arial" w:eastAsia="Arial" w:hAnsi="Arial" w:cs="Arial"/>
                <w:b/>
                <w:bCs/>
                <w:sz w:val="22"/>
                <w:szCs w:val="22"/>
              </w:rPr>
              <w:t>5600105419 del 21/04/2026</w:t>
            </w:r>
            <w:r w:rsidR="00FC3074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6CE38087" w14:textId="111B3D19" w:rsidR="00993BEA" w:rsidRDefault="00E42AA8" w:rsidP="003F07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No.</w:t>
            </w:r>
            <w:r w:rsidR="00D074B5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CDP: </w:t>
            </w:r>
            <w:r w:rsidR="00541511" w:rsidRPr="00272E8F">
              <w:rPr>
                <w:rFonts w:ascii="Arial" w:eastAsia="Arial" w:hAnsi="Arial" w:cs="Arial"/>
                <w:sz w:val="22"/>
                <w:szCs w:val="22"/>
              </w:rPr>
              <w:t>550000</w:t>
            </w:r>
            <w:r w:rsidR="009E53CD" w:rsidRPr="00272E8F">
              <w:rPr>
                <w:rFonts w:ascii="Arial" w:eastAsia="Arial" w:hAnsi="Arial" w:cs="Arial"/>
                <w:sz w:val="22"/>
                <w:szCs w:val="22"/>
              </w:rPr>
              <w:t>6</w:t>
            </w:r>
            <w:r w:rsidR="000E1C74">
              <w:rPr>
                <w:rFonts w:ascii="Arial" w:eastAsia="Arial" w:hAnsi="Arial" w:cs="Arial"/>
                <w:sz w:val="22"/>
                <w:szCs w:val="22"/>
              </w:rPr>
              <w:t>996</w:t>
            </w:r>
            <w:r w:rsidR="00A32332" w:rsidRPr="00272E8F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 w:rsidR="000E1C74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374D7B" w:rsidRPr="00272E8F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788C" w:rsidRPr="00272E8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E1C74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B3C4B" w:rsidRPr="00272E8F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E788C" w:rsidRPr="00272E8F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0E1C7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3F0744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2397E">
              <w:rPr>
                <w:rFonts w:ascii="Arial" w:hAnsi="Arial" w:cs="Arial"/>
                <w:b/>
                <w:sz w:val="22"/>
                <w:szCs w:val="22"/>
              </w:rPr>
              <w:t xml:space="preserve">        OTROSI </w:t>
            </w:r>
            <w:r w:rsidR="00993BEA" w:rsidRPr="00EF3BFA">
              <w:rPr>
                <w:rFonts w:ascii="Arial" w:hAnsi="Arial" w:cs="Arial"/>
                <w:b/>
                <w:sz w:val="22"/>
                <w:szCs w:val="22"/>
              </w:rPr>
              <w:t>CPD:</w:t>
            </w:r>
            <w:r w:rsidR="007B20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F3BFA" w:rsidRPr="00EF3BFA">
              <w:rPr>
                <w:rFonts w:ascii="Arial" w:hAnsi="Arial" w:cs="Arial"/>
                <w:b/>
                <w:sz w:val="22"/>
                <w:szCs w:val="22"/>
              </w:rPr>
              <w:t>5500006996</w:t>
            </w:r>
            <w:r w:rsidR="00EF3BFA" w:rsidRPr="00272E8F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 w:rsidR="00EF3BFA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EF3BFA" w:rsidRPr="00272E8F">
              <w:rPr>
                <w:rFonts w:ascii="Arial" w:hAnsi="Arial" w:cs="Arial"/>
                <w:b/>
                <w:sz w:val="22"/>
                <w:szCs w:val="22"/>
              </w:rPr>
              <w:t>/0</w:t>
            </w:r>
            <w:r w:rsidR="00EF3BFA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F3BFA" w:rsidRPr="00272E8F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EF3BFA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14:paraId="5D0390C4" w14:textId="77777777" w:rsidR="00035780" w:rsidRPr="00272E8F" w:rsidRDefault="00035780" w:rsidP="003F074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9BD075" w14:textId="1397483A" w:rsidR="00E42AA8" w:rsidRPr="00272E8F" w:rsidRDefault="00E42AA8" w:rsidP="004A170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 xml:space="preserve">Vr. Contrato $ </w:t>
            </w:r>
            <w:r w:rsidR="0093187C" w:rsidRPr="00272E8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F3BFA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1B3C4B" w:rsidRPr="00272E8F">
              <w:rPr>
                <w:rFonts w:ascii="Arial" w:hAnsi="Arial" w:cs="Arial"/>
                <w:b/>
                <w:sz w:val="22"/>
                <w:szCs w:val="22"/>
              </w:rPr>
              <w:t>.000.000</w:t>
            </w:r>
          </w:p>
          <w:p w14:paraId="32E45B91" w14:textId="4F32A2C9" w:rsidR="007B4FCC" w:rsidRPr="00272E8F" w:rsidRDefault="007B4FCC" w:rsidP="004A170F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42AA8" w:rsidRPr="00825EDE" w14:paraId="307B2278" w14:textId="77777777" w:rsidTr="00081363">
        <w:trPr>
          <w:trHeight w:val="638"/>
          <w:jc w:val="center"/>
        </w:trPr>
        <w:tc>
          <w:tcPr>
            <w:tcW w:w="9634" w:type="dxa"/>
            <w:tcBorders>
              <w:bottom w:val="single" w:sz="4" w:space="0" w:color="auto"/>
              <w:right w:val="single" w:sz="4" w:space="0" w:color="auto"/>
            </w:tcBorders>
          </w:tcPr>
          <w:p w14:paraId="4BA1A849" w14:textId="20E9BBB8" w:rsidR="00E42AA8" w:rsidRPr="00272E8F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Concepto: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F2E" w:rsidRPr="00272E8F">
              <w:rPr>
                <w:rFonts w:ascii="Arial" w:hAnsi="Arial" w:cs="Arial"/>
                <w:b/>
                <w:sz w:val="22"/>
                <w:szCs w:val="22"/>
              </w:rPr>
              <w:t>CUOTA No</w:t>
            </w:r>
            <w:r w:rsidR="00AA0F2E" w:rsidRPr="00272E8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8619BE" w:rsidRPr="00272E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D4734" w:rsidRPr="00272E8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B57CA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="00AA0F2E" w:rsidRPr="00272E8F">
              <w:rPr>
                <w:rFonts w:ascii="Arial" w:hAnsi="Arial" w:cs="Arial"/>
                <w:sz w:val="22"/>
                <w:szCs w:val="22"/>
              </w:rPr>
              <w:t>- Mes de</w:t>
            </w:r>
            <w:r w:rsidR="000B57CA">
              <w:rPr>
                <w:rFonts w:ascii="Arial" w:hAnsi="Arial" w:cs="Arial"/>
                <w:sz w:val="22"/>
                <w:szCs w:val="22"/>
              </w:rPr>
              <w:t xml:space="preserve"> junio</w:t>
            </w:r>
            <w:r w:rsidR="006302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4D7B" w:rsidRPr="00272E8F">
              <w:rPr>
                <w:rFonts w:ascii="Arial" w:hAnsi="Arial" w:cs="Arial"/>
                <w:sz w:val="22"/>
                <w:szCs w:val="22"/>
              </w:rPr>
              <w:t>de 202</w:t>
            </w:r>
            <w:r w:rsidR="000E1C74">
              <w:rPr>
                <w:rFonts w:ascii="Arial" w:hAnsi="Arial" w:cs="Arial"/>
                <w:sz w:val="22"/>
                <w:szCs w:val="22"/>
              </w:rPr>
              <w:t>6</w:t>
            </w:r>
            <w:r w:rsidR="009A502D" w:rsidRPr="00272E8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C1DA61" w14:textId="77777777" w:rsidR="00A72559" w:rsidRPr="00272E8F" w:rsidRDefault="0069464A" w:rsidP="0069464A">
            <w:pPr>
              <w:tabs>
                <w:tab w:val="left" w:pos="1245"/>
              </w:tabs>
              <w:rPr>
                <w:rFonts w:ascii="Arial" w:hAnsi="Arial" w:cs="Arial"/>
                <w:sz w:val="14"/>
                <w:szCs w:val="14"/>
              </w:rPr>
            </w:pPr>
            <w:r w:rsidRPr="00272E8F">
              <w:rPr>
                <w:rFonts w:ascii="Arial" w:hAnsi="Arial" w:cs="Arial"/>
                <w:sz w:val="22"/>
                <w:szCs w:val="22"/>
              </w:rPr>
              <w:tab/>
            </w:r>
          </w:p>
          <w:p w14:paraId="03E74B73" w14:textId="77777777" w:rsidR="00EF3BFA" w:rsidRDefault="00AA0F2E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Contrato No</w:t>
            </w:r>
            <w:r w:rsidR="00081363" w:rsidRPr="00272E8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49D4" w:rsidRPr="00272E8F">
              <w:rPr>
                <w:rFonts w:ascii="Arial" w:hAnsi="Arial" w:cs="Arial"/>
                <w:b/>
                <w:sz w:val="22"/>
                <w:szCs w:val="22"/>
              </w:rPr>
              <w:t>1.410-</w:t>
            </w:r>
            <w:r w:rsidR="00374D7B" w:rsidRPr="00272E8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0E1C74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374D7B" w:rsidRPr="00272E8F">
              <w:rPr>
                <w:rFonts w:ascii="Arial" w:hAnsi="Arial" w:cs="Arial"/>
                <w:b/>
                <w:sz w:val="22"/>
                <w:szCs w:val="22"/>
              </w:rPr>
              <w:t>.13-</w:t>
            </w:r>
            <w:r w:rsidR="000E1C74">
              <w:rPr>
                <w:rFonts w:ascii="Arial" w:hAnsi="Arial" w:cs="Arial"/>
                <w:b/>
                <w:sz w:val="22"/>
                <w:szCs w:val="22"/>
              </w:rPr>
              <w:t>4915</w:t>
            </w:r>
            <w:r w:rsidR="007B4FCC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00026D">
              <w:rPr>
                <w:rFonts w:ascii="Arial" w:hAnsi="Arial" w:cs="Arial"/>
                <w:sz w:val="22"/>
                <w:szCs w:val="22"/>
              </w:rPr>
              <w:t>enero</w:t>
            </w:r>
            <w:r w:rsidR="00463E72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0BFD">
              <w:rPr>
                <w:rFonts w:ascii="Arial" w:hAnsi="Arial" w:cs="Arial"/>
                <w:sz w:val="22"/>
                <w:szCs w:val="22"/>
              </w:rPr>
              <w:t>20</w:t>
            </w:r>
            <w:r w:rsidR="00374D7B" w:rsidRPr="00272E8F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00026D">
              <w:rPr>
                <w:rFonts w:ascii="Arial" w:hAnsi="Arial" w:cs="Arial"/>
                <w:sz w:val="22"/>
                <w:szCs w:val="22"/>
              </w:rPr>
              <w:t>6</w:t>
            </w:r>
            <w:r w:rsidR="009A502D" w:rsidRPr="00272E8F">
              <w:rPr>
                <w:rFonts w:ascii="Arial" w:hAnsi="Arial" w:cs="Arial"/>
                <w:sz w:val="22"/>
                <w:szCs w:val="22"/>
              </w:rPr>
              <w:t>.</w:t>
            </w:r>
            <w:r w:rsidR="003F0744"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2610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EE37742" w14:textId="5C629B0C" w:rsidR="00E42AA8" w:rsidRDefault="00926102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926102">
              <w:rPr>
                <w:rFonts w:ascii="Arial" w:hAnsi="Arial" w:cs="Arial"/>
                <w:b/>
                <w:sz w:val="22"/>
                <w:szCs w:val="22"/>
              </w:rPr>
              <w:t>OTROSI No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1.410-1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.13-</w:t>
            </w:r>
            <w:r>
              <w:rPr>
                <w:rFonts w:ascii="Arial" w:hAnsi="Arial" w:cs="Arial"/>
                <w:b/>
                <w:sz w:val="22"/>
                <w:szCs w:val="22"/>
              </w:rPr>
              <w:t>4915-1</w:t>
            </w:r>
            <w:r w:rsidR="00EF3BFA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r w:rsidR="00FC3074">
              <w:rPr>
                <w:rFonts w:ascii="Arial" w:hAnsi="Arial" w:cs="Arial"/>
                <w:b/>
                <w:sz w:val="22"/>
                <w:szCs w:val="22"/>
              </w:rPr>
              <w:t>abril 19</w:t>
            </w:r>
            <w:r w:rsidR="00A2397E">
              <w:rPr>
                <w:rFonts w:ascii="Arial" w:hAnsi="Arial" w:cs="Arial"/>
                <w:b/>
                <w:sz w:val="22"/>
                <w:szCs w:val="22"/>
              </w:rPr>
              <w:t xml:space="preserve"> de 2026</w:t>
            </w:r>
          </w:p>
          <w:p w14:paraId="4762E569" w14:textId="5B463778" w:rsidR="00A72559" w:rsidRDefault="00A72559" w:rsidP="0069464A">
            <w:pPr>
              <w:ind w:firstLine="708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2FCAD561" w14:textId="77777777" w:rsidR="00EF3BFA" w:rsidRPr="00272E8F" w:rsidRDefault="00EF3BFA" w:rsidP="0069464A">
            <w:pPr>
              <w:ind w:firstLine="708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6E96F531" w14:textId="3A18E40D" w:rsidR="0034595D" w:rsidRPr="00763453" w:rsidRDefault="002335C1" w:rsidP="0034595D">
            <w:pPr>
              <w:jc w:val="both"/>
              <w:rPr>
                <w:rFonts w:ascii="Arial" w:hAnsi="Arial" w:cs="Arial"/>
                <w:lang w:eastAsia="es-ES_tradnl"/>
              </w:rPr>
            </w:pPr>
            <w:r w:rsidRPr="00BF018C">
              <w:rPr>
                <w:rFonts w:ascii="Arial" w:hAnsi="Arial" w:cs="Arial"/>
                <w:lang w:eastAsia="es-ES_tradnl"/>
              </w:rPr>
              <w:t xml:space="preserve">Se adjunta a este Informe </w:t>
            </w:r>
            <w:r w:rsidR="00BF018C" w:rsidRPr="00096501">
              <w:rPr>
                <w:rFonts w:ascii="Arial" w:hAnsi="Arial" w:cs="Arial"/>
                <w:lang w:eastAsia="es-ES_tradnl"/>
              </w:rPr>
              <w:t>Planilla de Seguridad Social No. 1082576865 con CUS 365201764 (EPS-SURA), correspondientes al mes de mayo con pago el día 4 de junio del 20</w:t>
            </w:r>
            <w:r w:rsidR="00BF018C" w:rsidRPr="00952D65">
              <w:rPr>
                <w:rFonts w:ascii="Arial" w:hAnsi="Arial" w:cs="Arial"/>
                <w:lang w:eastAsia="es-ES_tradnl"/>
              </w:rPr>
              <w:t>26 y Planilla de Seguridad Social No. 1082577291 con CUS 365222180 (EPS-SURA), correspondientes</w:t>
            </w:r>
            <w:r w:rsidR="00BF018C" w:rsidRPr="00B2105D">
              <w:rPr>
                <w:rFonts w:ascii="Arial" w:hAnsi="Arial" w:cs="Arial"/>
                <w:lang w:eastAsia="es-ES_tradnl"/>
              </w:rPr>
              <w:t xml:space="preserve"> al mes de junio con pago el día 4 de junio del 2026</w:t>
            </w:r>
            <w:r w:rsidR="001812C8" w:rsidRPr="00BF018C">
              <w:rPr>
                <w:rFonts w:ascii="Arial" w:hAnsi="Arial" w:cs="Arial"/>
                <w:lang w:eastAsia="es-ES_tradnl"/>
              </w:rPr>
              <w:t>, operador de pago planilla simple, pensión (PROTECCION) y ARL (POSITIVA).</w:t>
            </w:r>
            <w:r w:rsidR="001812C8" w:rsidRPr="001812C8">
              <w:rPr>
                <w:rFonts w:ascii="Arial" w:hAnsi="Arial" w:cs="Arial"/>
                <w:lang w:eastAsia="es-ES_tradnl"/>
              </w:rPr>
              <w:t xml:space="preserve">  </w:t>
            </w:r>
          </w:p>
          <w:p w14:paraId="178D3B2B" w14:textId="30495D93" w:rsidR="00AA0F2E" w:rsidRPr="00272E8F" w:rsidRDefault="00AA0F2E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4BA8503A" w14:textId="27C20DC2" w:rsidR="007B4FCC" w:rsidRPr="00272E8F" w:rsidRDefault="007B4FCC" w:rsidP="007B4FCC">
            <w:pPr>
              <w:rPr>
                <w:rFonts w:ascii="Arial" w:hAnsi="Arial" w:cs="Arial"/>
                <w:sz w:val="22"/>
                <w:szCs w:val="22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Favor consignar en Cuenta Ahorros No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2B0E74" w:rsidRPr="00272E8F">
              <w:rPr>
                <w:rFonts w:ascii="Arial" w:hAnsi="Arial" w:cs="Arial"/>
                <w:sz w:val="22"/>
                <w:szCs w:val="22"/>
              </w:rPr>
              <w:t>0550015100013265</w:t>
            </w:r>
            <w:r w:rsidR="002B0E74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72E8F">
              <w:rPr>
                <w:rFonts w:ascii="Arial" w:hAnsi="Arial" w:cs="Arial"/>
                <w:b/>
                <w:sz w:val="22"/>
                <w:szCs w:val="22"/>
              </w:rPr>
              <w:t>del Banco</w:t>
            </w:r>
            <w:r w:rsidRPr="00272E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0E74" w:rsidRPr="00272E8F">
              <w:rPr>
                <w:rFonts w:ascii="Arial" w:hAnsi="Arial" w:cs="Arial"/>
                <w:sz w:val="22"/>
                <w:szCs w:val="22"/>
              </w:rPr>
              <w:t>Davivienda</w:t>
            </w:r>
          </w:p>
          <w:p w14:paraId="2023A3C2" w14:textId="77777777" w:rsidR="00AA0F2E" w:rsidRPr="00272E8F" w:rsidRDefault="00AA0F2E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593DBCA6" w14:textId="2361470C" w:rsidR="00A72559" w:rsidRPr="00272E8F" w:rsidRDefault="00E42AA8" w:rsidP="00035780">
            <w:pPr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  <w:r w:rsidRPr="00272E8F">
              <w:rPr>
                <w:rFonts w:ascii="Arial" w:hAnsi="Arial" w:cs="Arial"/>
                <w:b/>
                <w:sz w:val="22"/>
                <w:szCs w:val="22"/>
              </w:rPr>
              <w:t>Valor $</w:t>
            </w:r>
            <w:r w:rsidR="004361B5" w:rsidRPr="00272E8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B0E74" w:rsidRPr="00272E8F">
              <w:rPr>
                <w:rFonts w:ascii="Arial" w:hAnsi="Arial" w:cs="Arial"/>
                <w:b/>
                <w:sz w:val="22"/>
                <w:szCs w:val="22"/>
              </w:rPr>
              <w:t>3.000.000</w:t>
            </w:r>
          </w:p>
        </w:tc>
      </w:tr>
      <w:tr w:rsidR="00E42AA8" w:rsidRPr="00825EDE" w14:paraId="5C890B98" w14:textId="77777777" w:rsidTr="00081363">
        <w:trPr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7EE61A39" w14:textId="06E117AA" w:rsidR="00E42AA8" w:rsidRP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Son:  </w:t>
            </w:r>
            <w:r w:rsidR="00EE78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B0E74">
              <w:rPr>
                <w:rFonts w:ascii="Arial" w:hAnsi="Arial" w:cs="Arial"/>
                <w:b/>
                <w:sz w:val="22"/>
                <w:szCs w:val="22"/>
              </w:rPr>
              <w:t>TRES</w:t>
            </w:r>
            <w:r w:rsidR="00EE788C" w:rsidRPr="00EE788C">
              <w:rPr>
                <w:rFonts w:ascii="Arial" w:hAnsi="Arial" w:cs="Arial"/>
                <w:b/>
                <w:sz w:val="22"/>
                <w:szCs w:val="22"/>
              </w:rPr>
              <w:t xml:space="preserve"> MILLONES </w:t>
            </w:r>
            <w:r w:rsidR="00EE788C" w:rsidRPr="004361B5">
              <w:rPr>
                <w:rFonts w:ascii="Arial" w:hAnsi="Arial" w:cs="Arial"/>
                <w:b/>
                <w:sz w:val="22"/>
                <w:szCs w:val="22"/>
              </w:rPr>
              <w:t>M/CTE</w:t>
            </w:r>
            <w:r w:rsidR="00CC3F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42AA8" w:rsidRPr="00825EDE" w14:paraId="4BC70842" w14:textId="77777777" w:rsidTr="00081363">
        <w:trPr>
          <w:trHeight w:val="945"/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4CDE1741" w14:textId="1368BB77" w:rsidR="007049D4" w:rsidRPr="00EF3BFA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18076C2F" w14:textId="6FBD5117" w:rsid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="00C440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</w:t>
            </w:r>
            <w:r w:rsidRPr="0004721C">
              <w:rPr>
                <w:rFonts w:ascii="Arial" w:hAnsi="Arial" w:cs="Arial"/>
                <w:b/>
                <w:sz w:val="22"/>
                <w:szCs w:val="22"/>
              </w:rPr>
              <w:t xml:space="preserve">Firma y cedula del Beneficiario </w:t>
            </w:r>
          </w:p>
          <w:p w14:paraId="2D7A8757" w14:textId="77777777" w:rsidR="00035780" w:rsidRDefault="00E63DA1" w:rsidP="0003578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Diana Milena Vargas López                                                    </w:t>
            </w:r>
          </w:p>
          <w:p w14:paraId="6FCDF899" w14:textId="1A3C8A61" w:rsidR="00E21A25" w:rsidRPr="00081363" w:rsidRDefault="00035780" w:rsidP="00035780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</w:t>
            </w:r>
            <w:r w:rsidR="00E63DA1">
              <w:rPr>
                <w:rFonts w:ascii="Arial" w:hAnsi="Arial" w:cs="Arial"/>
                <w:b/>
                <w:sz w:val="22"/>
                <w:szCs w:val="22"/>
              </w:rPr>
              <w:t>CC: 1094893480 de Armenia Quindío</w:t>
            </w:r>
          </w:p>
        </w:tc>
      </w:tr>
    </w:tbl>
    <w:p w14:paraId="39682315" w14:textId="77777777" w:rsidR="00855980" w:rsidRPr="00636B10" w:rsidRDefault="00855980" w:rsidP="00636B10">
      <w:pPr>
        <w:jc w:val="both"/>
        <w:rPr>
          <w:rFonts w:ascii="Arial" w:eastAsia="Calibri" w:hAnsi="Arial" w:cs="Arial"/>
          <w:b/>
          <w:sz w:val="6"/>
          <w:szCs w:val="6"/>
        </w:rPr>
      </w:pPr>
    </w:p>
    <w:sectPr w:rsidR="00855980" w:rsidRPr="00636B10" w:rsidSect="006C7895">
      <w:headerReference w:type="default" r:id="rId8"/>
      <w:footerReference w:type="default" r:id="rId9"/>
      <w:pgSz w:w="12242" w:h="15842" w:code="1"/>
      <w:pgMar w:top="391" w:right="1701" w:bottom="1559" w:left="1701" w:header="425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1E47A" w14:textId="77777777" w:rsidR="005F6D94" w:rsidRDefault="005F6D94">
      <w:r>
        <w:separator/>
      </w:r>
    </w:p>
  </w:endnote>
  <w:endnote w:type="continuationSeparator" w:id="0">
    <w:p w14:paraId="0B68A9A2" w14:textId="77777777" w:rsidR="005F6D94" w:rsidRDefault="005F6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7F9B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74473B91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6BC516D8" w14:textId="77777777" w:rsidR="006276EC" w:rsidRPr="001E6B85" w:rsidRDefault="006276EC" w:rsidP="007246E5">
    <w:pPr>
      <w:pStyle w:val="Piedepgina"/>
      <w:tabs>
        <w:tab w:val="clear" w:pos="8504"/>
        <w:tab w:val="right" w:pos="7581"/>
      </w:tabs>
      <w:ind w:left="-540" w:right="5"/>
      <w:jc w:val="center"/>
      <w:rPr>
        <w:rFonts w:ascii="Arial" w:hAnsi="Arial" w:cs="Arial"/>
        <w:bCs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87B93" w14:textId="77777777" w:rsidR="005F6D94" w:rsidRDefault="005F6D94">
      <w:r>
        <w:separator/>
      </w:r>
    </w:p>
  </w:footnote>
  <w:footnote w:type="continuationSeparator" w:id="0">
    <w:p w14:paraId="32A67BB7" w14:textId="77777777" w:rsidR="005F6D94" w:rsidRDefault="005F6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4394"/>
      <w:gridCol w:w="2693"/>
    </w:tblGrid>
    <w:tr w:rsidR="00DF4B82" w14:paraId="1925D2EE" w14:textId="77777777" w:rsidTr="00E42AA8">
      <w:trPr>
        <w:cantSplit/>
        <w:trHeight w:val="515"/>
      </w:trPr>
      <w:tc>
        <w:tcPr>
          <w:tcW w:w="2411" w:type="dxa"/>
          <w:vMerge w:val="restart"/>
          <w:vAlign w:val="center"/>
        </w:tcPr>
        <w:p w14:paraId="69E37A1C" w14:textId="488A355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Departamento</w:t>
          </w:r>
        </w:p>
        <w:p w14:paraId="56D06BFC" w14:textId="7777777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del Valle del Cauca</w:t>
          </w:r>
        </w:p>
        <w:p w14:paraId="14CB829C" w14:textId="77777777" w:rsidR="00DF4B82" w:rsidRDefault="005F6D94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  <w:r>
            <w:rPr>
              <w:rFonts w:ascii="Arial" w:hAnsi="Arial" w:cs="Arial"/>
              <w:noProof/>
              <w:lang w:val="es-ES_tradnl" w:eastAsia="es-ES_tradnl"/>
            </w:rPr>
            <w:object w:dxaOrig="1440" w:dyaOrig="1440" w14:anchorId="32C38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left:0;text-align:left;margin-left:34.1pt;margin-top:7.65pt;width:41.25pt;height:39.85pt;z-index:251657728;visibility:visible;mso-wrap-edited:f" wrapcoords="-415 0 -415 21168 21600 21168 21600 0 -415 0">
                <v:imagedata r:id="rId1" o:title=""/>
              </v:shape>
              <o:OLEObject Type="Embed" ProgID="Word.Picture.8" ShapeID="_x0000_s2051" DrawAspect="Content" ObjectID="_1842252293" r:id="rId2"/>
            </w:object>
          </w:r>
        </w:p>
        <w:p w14:paraId="5E5E48E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621FA28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72AB025C" w14:textId="77777777" w:rsidR="00431A7D" w:rsidRDefault="00431A7D" w:rsidP="00431A7D">
          <w:pPr>
            <w:pStyle w:val="Encabezado"/>
            <w:rPr>
              <w:noProof/>
              <w:lang w:val="es-ES_tradnl" w:eastAsia="es-ES_tradnl"/>
            </w:rPr>
          </w:pPr>
        </w:p>
        <w:p w14:paraId="25868427" w14:textId="77777777" w:rsidR="00DF4B82" w:rsidRPr="00DF4B82" w:rsidRDefault="00195E5A" w:rsidP="00431A7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Gobernación</w:t>
          </w:r>
        </w:p>
      </w:tc>
      <w:tc>
        <w:tcPr>
          <w:tcW w:w="4394" w:type="dxa"/>
          <w:vMerge w:val="restart"/>
          <w:vAlign w:val="center"/>
        </w:tcPr>
        <w:p w14:paraId="3488820B" w14:textId="77777777" w:rsidR="00DF4B82" w:rsidRPr="000B35FB" w:rsidRDefault="00421305" w:rsidP="00232803">
          <w:pPr>
            <w:pStyle w:val="Encabezado"/>
            <w:jc w:val="center"/>
            <w:rPr>
              <w:rFonts w:ascii="Arial" w:hAnsi="Arial"/>
              <w:b/>
            </w:rPr>
          </w:pPr>
          <w:r w:rsidRPr="00421305">
            <w:rPr>
              <w:rFonts w:ascii="Arial" w:hAnsi="Arial"/>
              <w:b/>
            </w:rPr>
            <w:t>DOCUMENTO SOPORTE EN ADQUISICIONES EFECTUADAS A NO OBLIGADOS A FACTURAR</w:t>
          </w:r>
        </w:p>
      </w:tc>
      <w:tc>
        <w:tcPr>
          <w:tcW w:w="2693" w:type="dxa"/>
          <w:vAlign w:val="center"/>
        </w:tcPr>
        <w:p w14:paraId="73F1AA79" w14:textId="77777777" w:rsidR="00DF4B82" w:rsidRPr="00DF4B82" w:rsidRDefault="00DF4B82" w:rsidP="009C0BC0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Código: </w:t>
          </w:r>
          <w:r>
            <w:rPr>
              <w:rFonts w:ascii="Arial" w:hAnsi="Arial"/>
              <w:sz w:val="20"/>
              <w:szCs w:val="20"/>
            </w:rPr>
            <w:t>FO-M</w:t>
          </w:r>
          <w:r w:rsidR="00EE290F">
            <w:rPr>
              <w:rFonts w:ascii="Arial" w:hAnsi="Arial"/>
              <w:sz w:val="20"/>
              <w:szCs w:val="20"/>
            </w:rPr>
            <w:t>7</w:t>
          </w:r>
          <w:r>
            <w:rPr>
              <w:rFonts w:ascii="Arial" w:hAnsi="Arial"/>
              <w:sz w:val="20"/>
              <w:szCs w:val="20"/>
            </w:rPr>
            <w:t>-P3-0</w:t>
          </w:r>
          <w:r w:rsidR="00D969C6">
            <w:rPr>
              <w:rFonts w:ascii="Arial" w:hAnsi="Arial"/>
              <w:sz w:val="20"/>
              <w:szCs w:val="20"/>
            </w:rPr>
            <w:t>2</w:t>
          </w:r>
        </w:p>
      </w:tc>
    </w:tr>
    <w:tr w:rsidR="00DF4B82" w14:paraId="677AE481" w14:textId="77777777" w:rsidTr="00E42AA8">
      <w:trPr>
        <w:cantSplit/>
        <w:trHeight w:val="309"/>
      </w:trPr>
      <w:tc>
        <w:tcPr>
          <w:tcW w:w="2411" w:type="dxa"/>
          <w:vMerge/>
          <w:vAlign w:val="center"/>
        </w:tcPr>
        <w:p w14:paraId="5B19A86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025DB316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5FAC13A7" w14:textId="77777777" w:rsidR="00232EB3" w:rsidRPr="00DF4B82" w:rsidRDefault="00DF4B82" w:rsidP="00EE290F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>Versión:</w:t>
          </w:r>
          <w:r w:rsidR="00475F9F">
            <w:rPr>
              <w:rFonts w:ascii="Arial" w:hAnsi="Arial"/>
              <w:sz w:val="20"/>
              <w:szCs w:val="20"/>
            </w:rPr>
            <w:t xml:space="preserve"> </w:t>
          </w:r>
          <w:r w:rsidR="00A34F0B">
            <w:rPr>
              <w:rFonts w:ascii="Arial" w:hAnsi="Arial"/>
              <w:sz w:val="20"/>
              <w:szCs w:val="20"/>
            </w:rPr>
            <w:t>0</w:t>
          </w:r>
          <w:r w:rsidR="00232EB3">
            <w:rPr>
              <w:rFonts w:ascii="Arial" w:hAnsi="Arial"/>
              <w:sz w:val="20"/>
              <w:szCs w:val="20"/>
            </w:rPr>
            <w:t>4</w:t>
          </w:r>
        </w:p>
      </w:tc>
    </w:tr>
    <w:tr w:rsidR="00DF4B82" w14:paraId="5CC31FC0" w14:textId="77777777" w:rsidTr="00E42AA8">
      <w:trPr>
        <w:cantSplit/>
        <w:trHeight w:val="426"/>
      </w:trPr>
      <w:tc>
        <w:tcPr>
          <w:tcW w:w="2411" w:type="dxa"/>
          <w:vMerge/>
          <w:vAlign w:val="center"/>
        </w:tcPr>
        <w:p w14:paraId="709D1CDA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5668B7ED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</w:tcPr>
        <w:p w14:paraId="0A64EC1F" w14:textId="77777777" w:rsidR="00DF4B82" w:rsidRPr="00DF4B82" w:rsidRDefault="00DF4B82" w:rsidP="00731848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Fecha de aprobación: </w:t>
          </w:r>
          <w:r w:rsidR="000001AC">
            <w:rPr>
              <w:rFonts w:ascii="Arial" w:hAnsi="Arial"/>
              <w:sz w:val="20"/>
              <w:szCs w:val="20"/>
            </w:rPr>
            <w:t>06/08</w:t>
          </w:r>
          <w:r w:rsidR="00BE3D55">
            <w:rPr>
              <w:rFonts w:ascii="Arial" w:hAnsi="Arial"/>
              <w:sz w:val="20"/>
              <w:szCs w:val="20"/>
            </w:rPr>
            <w:t>/</w:t>
          </w:r>
          <w:r w:rsidR="000001AC">
            <w:rPr>
              <w:rFonts w:ascii="Arial" w:hAnsi="Arial"/>
              <w:sz w:val="20"/>
              <w:szCs w:val="20"/>
            </w:rPr>
            <w:t>2020</w:t>
          </w:r>
        </w:p>
      </w:tc>
    </w:tr>
    <w:tr w:rsidR="00DF4B82" w14:paraId="556BF33D" w14:textId="77777777" w:rsidTr="00E42AA8">
      <w:trPr>
        <w:cantSplit/>
        <w:trHeight w:val="548"/>
      </w:trPr>
      <w:tc>
        <w:tcPr>
          <w:tcW w:w="2411" w:type="dxa"/>
          <w:vMerge/>
          <w:vAlign w:val="center"/>
        </w:tcPr>
        <w:p w14:paraId="44A5F552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2DC12C3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66C95919" w14:textId="77777777" w:rsidR="00DF4B82" w:rsidRPr="00DF4B82" w:rsidRDefault="00DF4B82" w:rsidP="001E4D55">
          <w:pPr>
            <w:rPr>
              <w:sz w:val="20"/>
              <w:szCs w:val="20"/>
            </w:rPr>
          </w:pPr>
          <w:r w:rsidRPr="00DF4B82">
            <w:rPr>
              <w:rFonts w:ascii="Arial" w:hAnsi="Arial" w:cs="Arial"/>
              <w:sz w:val="20"/>
              <w:szCs w:val="20"/>
            </w:rPr>
            <w:t xml:space="preserve">Página: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  <w:r w:rsidRPr="00DF4B82">
            <w:rPr>
              <w:rFonts w:ascii="Arial" w:hAnsi="Arial" w:cs="Arial"/>
              <w:sz w:val="20"/>
              <w:szCs w:val="20"/>
            </w:rPr>
            <w:t xml:space="preserve"> de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475F9F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95F5F3A" w14:textId="77777777" w:rsidR="002F34EF" w:rsidRPr="003F0744" w:rsidRDefault="002F34EF" w:rsidP="00081363">
    <w:pPr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C14A2"/>
    <w:multiLevelType w:val="hybridMultilevel"/>
    <w:tmpl w:val="83AE1FF4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306FC"/>
    <w:multiLevelType w:val="hybridMultilevel"/>
    <w:tmpl w:val="3F16B27E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830EE"/>
    <w:multiLevelType w:val="multilevel"/>
    <w:tmpl w:val="BE728E1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140"/>
        </w:tabs>
        <w:ind w:left="414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F765DA0"/>
    <w:multiLevelType w:val="hybridMultilevel"/>
    <w:tmpl w:val="0A4C4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5F8"/>
    <w:rsid w:val="000001AC"/>
    <w:rsid w:val="0000026D"/>
    <w:rsid w:val="00006288"/>
    <w:rsid w:val="00007204"/>
    <w:rsid w:val="00007B50"/>
    <w:rsid w:val="000128CA"/>
    <w:rsid w:val="00014E45"/>
    <w:rsid w:val="00020251"/>
    <w:rsid w:val="00024B53"/>
    <w:rsid w:val="00027FE6"/>
    <w:rsid w:val="0003097B"/>
    <w:rsid w:val="000345FF"/>
    <w:rsid w:val="00035780"/>
    <w:rsid w:val="00037843"/>
    <w:rsid w:val="0004721C"/>
    <w:rsid w:val="00050528"/>
    <w:rsid w:val="00051F36"/>
    <w:rsid w:val="00061932"/>
    <w:rsid w:val="00072790"/>
    <w:rsid w:val="00075109"/>
    <w:rsid w:val="00081363"/>
    <w:rsid w:val="000823EE"/>
    <w:rsid w:val="00082635"/>
    <w:rsid w:val="0008544D"/>
    <w:rsid w:val="0009427A"/>
    <w:rsid w:val="000A39DB"/>
    <w:rsid w:val="000A60A9"/>
    <w:rsid w:val="000B0AC4"/>
    <w:rsid w:val="000B35FB"/>
    <w:rsid w:val="000B57CA"/>
    <w:rsid w:val="000C26C0"/>
    <w:rsid w:val="000D00C7"/>
    <w:rsid w:val="000E1C74"/>
    <w:rsid w:val="000F09CC"/>
    <w:rsid w:val="000F0FF3"/>
    <w:rsid w:val="001012D0"/>
    <w:rsid w:val="001077EF"/>
    <w:rsid w:val="00111CC2"/>
    <w:rsid w:val="001126F1"/>
    <w:rsid w:val="00112D6C"/>
    <w:rsid w:val="001162E8"/>
    <w:rsid w:val="00131B42"/>
    <w:rsid w:val="00143729"/>
    <w:rsid w:val="001520A9"/>
    <w:rsid w:val="00162798"/>
    <w:rsid w:val="001812C8"/>
    <w:rsid w:val="001840AA"/>
    <w:rsid w:val="00195E5A"/>
    <w:rsid w:val="0019712F"/>
    <w:rsid w:val="001A1577"/>
    <w:rsid w:val="001A552F"/>
    <w:rsid w:val="001B316E"/>
    <w:rsid w:val="001B3C4B"/>
    <w:rsid w:val="001B6C37"/>
    <w:rsid w:val="001C49A4"/>
    <w:rsid w:val="001D5975"/>
    <w:rsid w:val="001E4D55"/>
    <w:rsid w:val="001F0E89"/>
    <w:rsid w:val="001F2AFE"/>
    <w:rsid w:val="001F6E7B"/>
    <w:rsid w:val="001F7F08"/>
    <w:rsid w:val="002073AC"/>
    <w:rsid w:val="002125E6"/>
    <w:rsid w:val="00215995"/>
    <w:rsid w:val="0022432B"/>
    <w:rsid w:val="00226863"/>
    <w:rsid w:val="00227D64"/>
    <w:rsid w:val="00227DB9"/>
    <w:rsid w:val="002314BE"/>
    <w:rsid w:val="00232803"/>
    <w:rsid w:val="00232EB3"/>
    <w:rsid w:val="002335C1"/>
    <w:rsid w:val="00235C2B"/>
    <w:rsid w:val="0023663B"/>
    <w:rsid w:val="00243442"/>
    <w:rsid w:val="00245A0A"/>
    <w:rsid w:val="00246389"/>
    <w:rsid w:val="00250438"/>
    <w:rsid w:val="00254BCE"/>
    <w:rsid w:val="00264378"/>
    <w:rsid w:val="00264578"/>
    <w:rsid w:val="00272E8F"/>
    <w:rsid w:val="00280259"/>
    <w:rsid w:val="00283CDC"/>
    <w:rsid w:val="0028448A"/>
    <w:rsid w:val="002877D4"/>
    <w:rsid w:val="00293347"/>
    <w:rsid w:val="002A0D0A"/>
    <w:rsid w:val="002A4CBE"/>
    <w:rsid w:val="002A76B8"/>
    <w:rsid w:val="002B0707"/>
    <w:rsid w:val="002B0E74"/>
    <w:rsid w:val="002B77CA"/>
    <w:rsid w:val="002C0285"/>
    <w:rsid w:val="002E25D9"/>
    <w:rsid w:val="002E283B"/>
    <w:rsid w:val="002E4054"/>
    <w:rsid w:val="002E40D5"/>
    <w:rsid w:val="002E4320"/>
    <w:rsid w:val="002E5464"/>
    <w:rsid w:val="002F34EF"/>
    <w:rsid w:val="002F6775"/>
    <w:rsid w:val="003006A4"/>
    <w:rsid w:val="00301A71"/>
    <w:rsid w:val="003101DA"/>
    <w:rsid w:val="00312544"/>
    <w:rsid w:val="0033199C"/>
    <w:rsid w:val="0033270B"/>
    <w:rsid w:val="00343609"/>
    <w:rsid w:val="0034522C"/>
    <w:rsid w:val="003456E3"/>
    <w:rsid w:val="0034595D"/>
    <w:rsid w:val="00361347"/>
    <w:rsid w:val="00363D13"/>
    <w:rsid w:val="00365C71"/>
    <w:rsid w:val="00371E88"/>
    <w:rsid w:val="00374D7B"/>
    <w:rsid w:val="0037794E"/>
    <w:rsid w:val="003917AC"/>
    <w:rsid w:val="0039624C"/>
    <w:rsid w:val="003A23B2"/>
    <w:rsid w:val="003A40BB"/>
    <w:rsid w:val="003A4E4A"/>
    <w:rsid w:val="003B386E"/>
    <w:rsid w:val="003C3195"/>
    <w:rsid w:val="003C6C20"/>
    <w:rsid w:val="003C7108"/>
    <w:rsid w:val="003D2BE9"/>
    <w:rsid w:val="003D4493"/>
    <w:rsid w:val="003D4734"/>
    <w:rsid w:val="003D5942"/>
    <w:rsid w:val="003D76C6"/>
    <w:rsid w:val="003E5E81"/>
    <w:rsid w:val="003F0744"/>
    <w:rsid w:val="00403525"/>
    <w:rsid w:val="00405967"/>
    <w:rsid w:val="004106D5"/>
    <w:rsid w:val="00412948"/>
    <w:rsid w:val="00415A03"/>
    <w:rsid w:val="00421305"/>
    <w:rsid w:val="00423DA0"/>
    <w:rsid w:val="00424F18"/>
    <w:rsid w:val="00431A7D"/>
    <w:rsid w:val="00434457"/>
    <w:rsid w:val="004361B5"/>
    <w:rsid w:val="00443B39"/>
    <w:rsid w:val="00444B9D"/>
    <w:rsid w:val="0044581D"/>
    <w:rsid w:val="00453C91"/>
    <w:rsid w:val="004569EC"/>
    <w:rsid w:val="00463E72"/>
    <w:rsid w:val="004641F8"/>
    <w:rsid w:val="004705CA"/>
    <w:rsid w:val="00474094"/>
    <w:rsid w:val="00475F9F"/>
    <w:rsid w:val="004777CA"/>
    <w:rsid w:val="004915C3"/>
    <w:rsid w:val="004934FC"/>
    <w:rsid w:val="00494FF4"/>
    <w:rsid w:val="004A04D6"/>
    <w:rsid w:val="004A170F"/>
    <w:rsid w:val="004A1AAB"/>
    <w:rsid w:val="004A37CB"/>
    <w:rsid w:val="004B2DC7"/>
    <w:rsid w:val="004B5E4F"/>
    <w:rsid w:val="004C01CF"/>
    <w:rsid w:val="004C7C6E"/>
    <w:rsid w:val="004D79DB"/>
    <w:rsid w:val="004E4B68"/>
    <w:rsid w:val="004E5BAC"/>
    <w:rsid w:val="004F6650"/>
    <w:rsid w:val="0050703D"/>
    <w:rsid w:val="005101D2"/>
    <w:rsid w:val="00511A71"/>
    <w:rsid w:val="00530CD8"/>
    <w:rsid w:val="005328B2"/>
    <w:rsid w:val="00532A64"/>
    <w:rsid w:val="00534A65"/>
    <w:rsid w:val="00541511"/>
    <w:rsid w:val="00550E63"/>
    <w:rsid w:val="005601DB"/>
    <w:rsid w:val="00567BCE"/>
    <w:rsid w:val="00574A18"/>
    <w:rsid w:val="005767D6"/>
    <w:rsid w:val="005851D2"/>
    <w:rsid w:val="00587A3B"/>
    <w:rsid w:val="0059759E"/>
    <w:rsid w:val="005A1E23"/>
    <w:rsid w:val="005B111D"/>
    <w:rsid w:val="005B17DA"/>
    <w:rsid w:val="005B25EB"/>
    <w:rsid w:val="005B4E73"/>
    <w:rsid w:val="005C3F14"/>
    <w:rsid w:val="005E14D1"/>
    <w:rsid w:val="005F3737"/>
    <w:rsid w:val="005F6D94"/>
    <w:rsid w:val="006055BC"/>
    <w:rsid w:val="006165B7"/>
    <w:rsid w:val="006223C2"/>
    <w:rsid w:val="00626A74"/>
    <w:rsid w:val="006276EC"/>
    <w:rsid w:val="006302DA"/>
    <w:rsid w:val="00634684"/>
    <w:rsid w:val="00636B10"/>
    <w:rsid w:val="006438D7"/>
    <w:rsid w:val="00646CFE"/>
    <w:rsid w:val="00646E29"/>
    <w:rsid w:val="0065035C"/>
    <w:rsid w:val="0065773A"/>
    <w:rsid w:val="00681C9D"/>
    <w:rsid w:val="00692944"/>
    <w:rsid w:val="0069464A"/>
    <w:rsid w:val="006A5AD3"/>
    <w:rsid w:val="006B6AD0"/>
    <w:rsid w:val="006C67C3"/>
    <w:rsid w:val="006C7822"/>
    <w:rsid w:val="006C7895"/>
    <w:rsid w:val="006D52F2"/>
    <w:rsid w:val="006D5F25"/>
    <w:rsid w:val="006E0415"/>
    <w:rsid w:val="006E14AA"/>
    <w:rsid w:val="006E37C4"/>
    <w:rsid w:val="006F3A0C"/>
    <w:rsid w:val="007049D4"/>
    <w:rsid w:val="007072AC"/>
    <w:rsid w:val="007128D4"/>
    <w:rsid w:val="0071603E"/>
    <w:rsid w:val="007168E9"/>
    <w:rsid w:val="00722FD6"/>
    <w:rsid w:val="007246E5"/>
    <w:rsid w:val="007247C8"/>
    <w:rsid w:val="00724986"/>
    <w:rsid w:val="007301C9"/>
    <w:rsid w:val="00731848"/>
    <w:rsid w:val="00734C75"/>
    <w:rsid w:val="00736787"/>
    <w:rsid w:val="00743B16"/>
    <w:rsid w:val="00747983"/>
    <w:rsid w:val="00751D49"/>
    <w:rsid w:val="00765AA2"/>
    <w:rsid w:val="00776D87"/>
    <w:rsid w:val="00785BD3"/>
    <w:rsid w:val="0078639A"/>
    <w:rsid w:val="007976A0"/>
    <w:rsid w:val="007A7D10"/>
    <w:rsid w:val="007B207B"/>
    <w:rsid w:val="007B3A58"/>
    <w:rsid w:val="007B4FCC"/>
    <w:rsid w:val="007C2B2C"/>
    <w:rsid w:val="007D44DB"/>
    <w:rsid w:val="007E16E9"/>
    <w:rsid w:val="007E3B27"/>
    <w:rsid w:val="007E532E"/>
    <w:rsid w:val="007F3D77"/>
    <w:rsid w:val="00801F46"/>
    <w:rsid w:val="00823844"/>
    <w:rsid w:val="00826500"/>
    <w:rsid w:val="008309D1"/>
    <w:rsid w:val="008433C9"/>
    <w:rsid w:val="00851376"/>
    <w:rsid w:val="00851E93"/>
    <w:rsid w:val="00854868"/>
    <w:rsid w:val="00855980"/>
    <w:rsid w:val="00856953"/>
    <w:rsid w:val="00860792"/>
    <w:rsid w:val="008619BE"/>
    <w:rsid w:val="00862503"/>
    <w:rsid w:val="0086440A"/>
    <w:rsid w:val="0086682D"/>
    <w:rsid w:val="00876361"/>
    <w:rsid w:val="00886909"/>
    <w:rsid w:val="008901E4"/>
    <w:rsid w:val="0089782B"/>
    <w:rsid w:val="008B6628"/>
    <w:rsid w:val="008C24AA"/>
    <w:rsid w:val="008C5C56"/>
    <w:rsid w:val="008E67D6"/>
    <w:rsid w:val="008F1CA0"/>
    <w:rsid w:val="008F1DE0"/>
    <w:rsid w:val="008F3514"/>
    <w:rsid w:val="0090493F"/>
    <w:rsid w:val="009073E7"/>
    <w:rsid w:val="0091046F"/>
    <w:rsid w:val="00913FA3"/>
    <w:rsid w:val="00915351"/>
    <w:rsid w:val="00915D4A"/>
    <w:rsid w:val="009165AD"/>
    <w:rsid w:val="00926102"/>
    <w:rsid w:val="0093187C"/>
    <w:rsid w:val="00935057"/>
    <w:rsid w:val="0094428E"/>
    <w:rsid w:val="00952004"/>
    <w:rsid w:val="00952D65"/>
    <w:rsid w:val="00953772"/>
    <w:rsid w:val="00953CBE"/>
    <w:rsid w:val="00960CB6"/>
    <w:rsid w:val="00970F86"/>
    <w:rsid w:val="0097314A"/>
    <w:rsid w:val="00983452"/>
    <w:rsid w:val="009837C8"/>
    <w:rsid w:val="00986938"/>
    <w:rsid w:val="0099258E"/>
    <w:rsid w:val="00993BEA"/>
    <w:rsid w:val="009963EE"/>
    <w:rsid w:val="009A1A05"/>
    <w:rsid w:val="009A1F8A"/>
    <w:rsid w:val="009A502D"/>
    <w:rsid w:val="009C0BC0"/>
    <w:rsid w:val="009C10F5"/>
    <w:rsid w:val="009C143B"/>
    <w:rsid w:val="009C47A5"/>
    <w:rsid w:val="009C5FB4"/>
    <w:rsid w:val="009E53CD"/>
    <w:rsid w:val="009E7F94"/>
    <w:rsid w:val="009F0975"/>
    <w:rsid w:val="009F6B67"/>
    <w:rsid w:val="009F7ABB"/>
    <w:rsid w:val="00A0368E"/>
    <w:rsid w:val="00A146F0"/>
    <w:rsid w:val="00A2397E"/>
    <w:rsid w:val="00A32332"/>
    <w:rsid w:val="00A34F0B"/>
    <w:rsid w:val="00A417EA"/>
    <w:rsid w:val="00A420DE"/>
    <w:rsid w:val="00A45F14"/>
    <w:rsid w:val="00A46236"/>
    <w:rsid w:val="00A552DC"/>
    <w:rsid w:val="00A5772A"/>
    <w:rsid w:val="00A60B3B"/>
    <w:rsid w:val="00A63620"/>
    <w:rsid w:val="00A66187"/>
    <w:rsid w:val="00A67345"/>
    <w:rsid w:val="00A72559"/>
    <w:rsid w:val="00A72FC5"/>
    <w:rsid w:val="00A743A0"/>
    <w:rsid w:val="00A777BB"/>
    <w:rsid w:val="00A87D81"/>
    <w:rsid w:val="00A971C5"/>
    <w:rsid w:val="00A97FAD"/>
    <w:rsid w:val="00AA0F2E"/>
    <w:rsid w:val="00AA1771"/>
    <w:rsid w:val="00AA423B"/>
    <w:rsid w:val="00AB1730"/>
    <w:rsid w:val="00AB3AF0"/>
    <w:rsid w:val="00AC5AE6"/>
    <w:rsid w:val="00AD019F"/>
    <w:rsid w:val="00AD01D4"/>
    <w:rsid w:val="00AD494E"/>
    <w:rsid w:val="00AD5DF1"/>
    <w:rsid w:val="00AD75F8"/>
    <w:rsid w:val="00AE2BE8"/>
    <w:rsid w:val="00AE7A5D"/>
    <w:rsid w:val="00AF213A"/>
    <w:rsid w:val="00AF5CBD"/>
    <w:rsid w:val="00B05E65"/>
    <w:rsid w:val="00B10984"/>
    <w:rsid w:val="00B14860"/>
    <w:rsid w:val="00B20F31"/>
    <w:rsid w:val="00B2105D"/>
    <w:rsid w:val="00B23395"/>
    <w:rsid w:val="00B41284"/>
    <w:rsid w:val="00B729CD"/>
    <w:rsid w:val="00B75D40"/>
    <w:rsid w:val="00B81F27"/>
    <w:rsid w:val="00B94B05"/>
    <w:rsid w:val="00B959AD"/>
    <w:rsid w:val="00B97FA6"/>
    <w:rsid w:val="00BA0DDD"/>
    <w:rsid w:val="00BA27FE"/>
    <w:rsid w:val="00BA6DD0"/>
    <w:rsid w:val="00BB0B96"/>
    <w:rsid w:val="00BB2995"/>
    <w:rsid w:val="00BB7726"/>
    <w:rsid w:val="00BC1B38"/>
    <w:rsid w:val="00BC5308"/>
    <w:rsid w:val="00BD342F"/>
    <w:rsid w:val="00BD621C"/>
    <w:rsid w:val="00BE2A97"/>
    <w:rsid w:val="00BE3D55"/>
    <w:rsid w:val="00BE4DD3"/>
    <w:rsid w:val="00BE5C77"/>
    <w:rsid w:val="00BF018C"/>
    <w:rsid w:val="00BF0D6B"/>
    <w:rsid w:val="00BF41CA"/>
    <w:rsid w:val="00BF7BD1"/>
    <w:rsid w:val="00C15778"/>
    <w:rsid w:val="00C44022"/>
    <w:rsid w:val="00C53061"/>
    <w:rsid w:val="00C557B1"/>
    <w:rsid w:val="00C650FC"/>
    <w:rsid w:val="00C7026D"/>
    <w:rsid w:val="00C84D78"/>
    <w:rsid w:val="00C93B76"/>
    <w:rsid w:val="00CA0F87"/>
    <w:rsid w:val="00CA12A6"/>
    <w:rsid w:val="00CA287E"/>
    <w:rsid w:val="00CA2D53"/>
    <w:rsid w:val="00CB6A1B"/>
    <w:rsid w:val="00CC3F86"/>
    <w:rsid w:val="00CD5729"/>
    <w:rsid w:val="00CE6EC9"/>
    <w:rsid w:val="00CF3DBC"/>
    <w:rsid w:val="00CF6BDD"/>
    <w:rsid w:val="00D0007C"/>
    <w:rsid w:val="00D017CB"/>
    <w:rsid w:val="00D01E29"/>
    <w:rsid w:val="00D03ED9"/>
    <w:rsid w:val="00D05A63"/>
    <w:rsid w:val="00D05BD7"/>
    <w:rsid w:val="00D074B5"/>
    <w:rsid w:val="00D10977"/>
    <w:rsid w:val="00D142AA"/>
    <w:rsid w:val="00D150AA"/>
    <w:rsid w:val="00D22A05"/>
    <w:rsid w:val="00D2311B"/>
    <w:rsid w:val="00D27A4A"/>
    <w:rsid w:val="00D3366C"/>
    <w:rsid w:val="00D450BC"/>
    <w:rsid w:val="00D45548"/>
    <w:rsid w:val="00D4782F"/>
    <w:rsid w:val="00D507AA"/>
    <w:rsid w:val="00D53E0A"/>
    <w:rsid w:val="00D67257"/>
    <w:rsid w:val="00D72882"/>
    <w:rsid w:val="00D75857"/>
    <w:rsid w:val="00D828DA"/>
    <w:rsid w:val="00D969C6"/>
    <w:rsid w:val="00D97117"/>
    <w:rsid w:val="00D973A4"/>
    <w:rsid w:val="00DA2FF6"/>
    <w:rsid w:val="00DA39B9"/>
    <w:rsid w:val="00DA5278"/>
    <w:rsid w:val="00DB4951"/>
    <w:rsid w:val="00DC49D9"/>
    <w:rsid w:val="00DD5970"/>
    <w:rsid w:val="00DD7918"/>
    <w:rsid w:val="00DE4E49"/>
    <w:rsid w:val="00DF1E29"/>
    <w:rsid w:val="00DF4B82"/>
    <w:rsid w:val="00E00BBB"/>
    <w:rsid w:val="00E01C17"/>
    <w:rsid w:val="00E16062"/>
    <w:rsid w:val="00E219EA"/>
    <w:rsid w:val="00E21A25"/>
    <w:rsid w:val="00E31495"/>
    <w:rsid w:val="00E351BE"/>
    <w:rsid w:val="00E36752"/>
    <w:rsid w:val="00E42AA8"/>
    <w:rsid w:val="00E57200"/>
    <w:rsid w:val="00E60BE1"/>
    <w:rsid w:val="00E63DA1"/>
    <w:rsid w:val="00E64A54"/>
    <w:rsid w:val="00E8420B"/>
    <w:rsid w:val="00E87C74"/>
    <w:rsid w:val="00E87CC7"/>
    <w:rsid w:val="00E87EFB"/>
    <w:rsid w:val="00E923B4"/>
    <w:rsid w:val="00E9319E"/>
    <w:rsid w:val="00E93C88"/>
    <w:rsid w:val="00E93D28"/>
    <w:rsid w:val="00EA22E7"/>
    <w:rsid w:val="00EA2CCB"/>
    <w:rsid w:val="00EA6EB0"/>
    <w:rsid w:val="00EB5F63"/>
    <w:rsid w:val="00EC3531"/>
    <w:rsid w:val="00ED07DE"/>
    <w:rsid w:val="00ED3012"/>
    <w:rsid w:val="00EE07AD"/>
    <w:rsid w:val="00EE290F"/>
    <w:rsid w:val="00EE788C"/>
    <w:rsid w:val="00EF345A"/>
    <w:rsid w:val="00EF3BFA"/>
    <w:rsid w:val="00F07947"/>
    <w:rsid w:val="00F13EC3"/>
    <w:rsid w:val="00F220AB"/>
    <w:rsid w:val="00F32611"/>
    <w:rsid w:val="00F41D84"/>
    <w:rsid w:val="00F47179"/>
    <w:rsid w:val="00F479D9"/>
    <w:rsid w:val="00F53CF6"/>
    <w:rsid w:val="00F57023"/>
    <w:rsid w:val="00F723DA"/>
    <w:rsid w:val="00F72601"/>
    <w:rsid w:val="00F727CD"/>
    <w:rsid w:val="00F75347"/>
    <w:rsid w:val="00F85D00"/>
    <w:rsid w:val="00F86349"/>
    <w:rsid w:val="00F92C0D"/>
    <w:rsid w:val="00F9370E"/>
    <w:rsid w:val="00F9721E"/>
    <w:rsid w:val="00F97AC1"/>
    <w:rsid w:val="00FA0E36"/>
    <w:rsid w:val="00FA11E3"/>
    <w:rsid w:val="00FA327A"/>
    <w:rsid w:val="00FA6467"/>
    <w:rsid w:val="00FC3074"/>
    <w:rsid w:val="00FC5D5A"/>
    <w:rsid w:val="00FE36AD"/>
    <w:rsid w:val="00FE487F"/>
    <w:rsid w:val="00FF01A4"/>
    <w:rsid w:val="00FF0BFD"/>
    <w:rsid w:val="00F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EA64DC8"/>
  <w15:docId w15:val="{314A3636-C6C2-494B-BFEC-A80F8D89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8E9"/>
    <w:rPr>
      <w:sz w:val="24"/>
      <w:szCs w:val="24"/>
    </w:rPr>
  </w:style>
  <w:style w:type="paragraph" w:styleId="Ttulo1">
    <w:name w:val="heading 1"/>
    <w:basedOn w:val="Normal"/>
    <w:next w:val="Normal"/>
    <w:qFormat/>
    <w:rsid w:val="007168E9"/>
    <w:pPr>
      <w:keepNext/>
      <w:numPr>
        <w:numId w:val="1"/>
      </w:numPr>
      <w:jc w:val="center"/>
      <w:outlineLvl w:val="0"/>
    </w:pPr>
    <w:rPr>
      <w:rFonts w:ascii="Verdana" w:hAnsi="Verdana"/>
      <w:sz w:val="28"/>
    </w:rPr>
  </w:style>
  <w:style w:type="paragraph" w:styleId="Ttulo2">
    <w:name w:val="heading 2"/>
    <w:basedOn w:val="Normal"/>
    <w:next w:val="Normal"/>
    <w:qFormat/>
    <w:rsid w:val="007168E9"/>
    <w:pPr>
      <w:keepNext/>
      <w:numPr>
        <w:ilvl w:val="1"/>
        <w:numId w:val="1"/>
      </w:numPr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rsid w:val="007168E9"/>
    <w:pPr>
      <w:keepNext/>
      <w:numPr>
        <w:ilvl w:val="2"/>
        <w:numId w:val="1"/>
      </w:numPr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7168E9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7168E9"/>
    <w:pPr>
      <w:keepNext/>
      <w:numPr>
        <w:ilvl w:val="4"/>
        <w:numId w:val="1"/>
      </w:numPr>
      <w:jc w:val="both"/>
      <w:outlineLvl w:val="4"/>
    </w:pPr>
    <w:rPr>
      <w:b/>
      <w:bCs/>
      <w:sz w:val="48"/>
    </w:rPr>
  </w:style>
  <w:style w:type="paragraph" w:styleId="Ttulo6">
    <w:name w:val="heading 6"/>
    <w:basedOn w:val="Normal"/>
    <w:next w:val="Normal"/>
    <w:qFormat/>
    <w:rsid w:val="007168E9"/>
    <w:pPr>
      <w:keepNext/>
      <w:numPr>
        <w:ilvl w:val="5"/>
        <w:numId w:val="1"/>
      </w:numPr>
      <w:jc w:val="center"/>
      <w:outlineLvl w:val="5"/>
    </w:pPr>
    <w:rPr>
      <w:b/>
      <w:bCs/>
      <w:sz w:val="48"/>
    </w:rPr>
  </w:style>
  <w:style w:type="paragraph" w:styleId="Ttulo7">
    <w:name w:val="heading 7"/>
    <w:basedOn w:val="Normal"/>
    <w:next w:val="Normal"/>
    <w:qFormat/>
    <w:rsid w:val="007168E9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7168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7168E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7168E9"/>
    <w:pPr>
      <w:tabs>
        <w:tab w:val="center" w:pos="4252"/>
        <w:tab w:val="right" w:pos="8504"/>
      </w:tabs>
    </w:pPr>
    <w:rPr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locked/>
    <w:rsid w:val="007168E9"/>
    <w:rPr>
      <w:sz w:val="24"/>
      <w:lang w:val="es-ES_tradnl" w:eastAsia="es-ES" w:bidi="ar-SA"/>
    </w:rPr>
  </w:style>
  <w:style w:type="paragraph" w:customStyle="1" w:styleId="texto">
    <w:name w:val="texto"/>
    <w:basedOn w:val="Normal"/>
    <w:rsid w:val="007168E9"/>
    <w:pPr>
      <w:tabs>
        <w:tab w:val="right" w:pos="6570"/>
      </w:tabs>
      <w:suppressAutoHyphens/>
      <w:jc w:val="both"/>
    </w:pPr>
    <w:rPr>
      <w:rFonts w:ascii="Arial" w:hAnsi="Arial"/>
      <w:spacing w:val="-2"/>
      <w:sz w:val="22"/>
      <w:szCs w:val="20"/>
      <w:lang w:val="es-CO"/>
    </w:rPr>
  </w:style>
  <w:style w:type="character" w:styleId="Hipervnculo">
    <w:name w:val="Hyperlink"/>
    <w:basedOn w:val="Fuentedeprrafopredeter"/>
    <w:rsid w:val="007168E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2F34EF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6276EC"/>
    <w:rPr>
      <w:sz w:val="16"/>
      <w:szCs w:val="16"/>
    </w:rPr>
  </w:style>
  <w:style w:type="paragraph" w:styleId="Textocomentario">
    <w:name w:val="annotation text"/>
    <w:basedOn w:val="Normal"/>
    <w:semiHidden/>
    <w:rsid w:val="006276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276EC"/>
    <w:rPr>
      <w:b/>
      <w:bCs/>
    </w:rPr>
  </w:style>
  <w:style w:type="paragraph" w:styleId="Textodeglobo">
    <w:name w:val="Balloon Text"/>
    <w:basedOn w:val="Normal"/>
    <w:semiHidden/>
    <w:rsid w:val="006276E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DF4B82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24986"/>
    <w:pPr>
      <w:ind w:left="720"/>
      <w:contextualSpacing/>
    </w:pPr>
  </w:style>
  <w:style w:type="table" w:styleId="Tablaconcuadrcula">
    <w:name w:val="Table Grid"/>
    <w:basedOn w:val="Tablanormal"/>
    <w:rsid w:val="0044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335C1"/>
    <w:rPr>
      <w:rFonts w:ascii="Calibri" w:hAnsi="Calibri"/>
      <w:sz w:val="22"/>
      <w:szCs w:val="22"/>
      <w:lang w:val="es-CO" w:eastAsia="es-CO"/>
    </w:rPr>
  </w:style>
  <w:style w:type="character" w:customStyle="1" w:styleId="vortaltextarea">
    <w:name w:val="vortaltextarea"/>
    <w:basedOn w:val="Fuentedeprrafopredeter"/>
    <w:rsid w:val="00D7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a.alfonso.ELVALLE\Desktop\M9-P3\Formatos\FORMATO_AC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4240E-01E4-4D53-80DE-43F4B932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FORMATO_ACTA</Template>
  <TotalTime>685</TotalTime>
  <Pages>1</Pages>
  <Words>347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paola.alfonso</dc:creator>
  <cp:keywords/>
  <cp:lastModifiedBy>Windows 10 Pro</cp:lastModifiedBy>
  <cp:revision>92</cp:revision>
  <cp:lastPrinted>2025-09-08T22:16:00Z</cp:lastPrinted>
  <dcterms:created xsi:type="dcterms:W3CDTF">2024-07-17T20:56:00Z</dcterms:created>
  <dcterms:modified xsi:type="dcterms:W3CDTF">2026-06-06T16:58:00Z</dcterms:modified>
</cp:coreProperties>
</file>